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BF54F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PYKTON</w:t>
      </w:r>
      <w:r>
        <w:rPr>
          <w:rFonts w:ascii="Times New Roman" w:hAnsi="Times New Roman" w:cs="Times New Roman"/>
        </w:rPr>
        <w:t xml:space="preserve">        (fl.1484)</w:t>
      </w:r>
    </w:p>
    <w:p w14:paraId="0B9EA900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Mercer.</w:t>
      </w:r>
    </w:p>
    <w:p w14:paraId="60C61B8C" w14:textId="77777777" w:rsidR="003D5ED1" w:rsidRDefault="003D5ED1" w:rsidP="003D5ED1">
      <w:pPr>
        <w:rPr>
          <w:rFonts w:ascii="Times New Roman" w:hAnsi="Times New Roman" w:cs="Times New Roman"/>
        </w:rPr>
      </w:pPr>
    </w:p>
    <w:p w14:paraId="2B1BACB1" w14:textId="77777777" w:rsidR="003D5ED1" w:rsidRDefault="003D5ED1" w:rsidP="003D5ED1">
      <w:pPr>
        <w:rPr>
          <w:rFonts w:ascii="Times New Roman" w:hAnsi="Times New Roman" w:cs="Times New Roman"/>
        </w:rPr>
      </w:pPr>
    </w:p>
    <w:p w14:paraId="1266B450" w14:textId="77777777" w:rsidR="00AF2481" w:rsidRDefault="00AF2481" w:rsidP="00AF2481">
      <w:pPr>
        <w:pStyle w:val="NoSpacing"/>
      </w:pPr>
      <w:r>
        <w:tab/>
        <w:t>1483</w:t>
      </w:r>
      <w:r>
        <w:tab/>
        <w:t>He made a plaint of debt against William Flodyate, junior, of Chipping</w:t>
      </w:r>
    </w:p>
    <w:p w14:paraId="09200D46" w14:textId="77777777" w:rsidR="00AF2481" w:rsidRDefault="00AF2481" w:rsidP="00AF2481">
      <w:pPr>
        <w:pStyle w:val="NoSpacing"/>
      </w:pPr>
      <w:r>
        <w:tab/>
      </w:r>
      <w:r>
        <w:tab/>
        <w:t>Norton, Oxfordshire(q.v.), and Robert Fulby of Long Melford, Suffolk(q.v.)</w:t>
      </w:r>
    </w:p>
    <w:p w14:paraId="2DA9F05A" w14:textId="77777777" w:rsidR="00AF2481" w:rsidRDefault="00AF2481" w:rsidP="00AF2481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6B766FD4" w14:textId="77777777" w:rsidR="00AF2481" w:rsidRDefault="00AF2481" w:rsidP="00AF2481">
      <w:pPr>
        <w:pStyle w:val="NoSpacing"/>
      </w:pPr>
      <w:r>
        <w:tab/>
        <w:t>1483</w:t>
      </w:r>
      <w:r>
        <w:tab/>
        <w:t>He made a plaint of debt against Thomas Junewe of Braintree, Essex(q.v.),</w:t>
      </w:r>
    </w:p>
    <w:p w14:paraId="39AD0EA1" w14:textId="77777777" w:rsidR="00AF2481" w:rsidRDefault="00AF2481" w:rsidP="00AF2481">
      <w:pPr>
        <w:pStyle w:val="NoSpacing"/>
      </w:pPr>
      <w:r>
        <w:tab/>
      </w:r>
      <w:r>
        <w:tab/>
        <w:t>John Norffolk of Braintree(q.v.) and John Coke of Bildeston, Suffolk(q.v.).</w:t>
      </w:r>
    </w:p>
    <w:p w14:paraId="5C06F80B" w14:textId="71443D76" w:rsidR="00AF2481" w:rsidRDefault="00AF2481" w:rsidP="00AF2481">
      <w:pPr>
        <w:pStyle w:val="NoSpacing"/>
      </w:pPr>
      <w:r>
        <w:tab/>
      </w:r>
      <w:r>
        <w:tab/>
        <w:t>(ibid.)</w:t>
      </w:r>
    </w:p>
    <w:p w14:paraId="5FBCCC2E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Smyth of Luton, Bedfordshire(q.v.),</w:t>
      </w:r>
    </w:p>
    <w:p w14:paraId="68F1DE4B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Burley, senior, of Great Marlowe, Buckinghamshire(q.v.).</w:t>
      </w:r>
    </w:p>
    <w:p w14:paraId="21E9DE6E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406ED1E" w14:textId="77777777" w:rsidR="003D5ED1" w:rsidRDefault="003D5ED1" w:rsidP="003D5ED1">
      <w:pPr>
        <w:rPr>
          <w:rFonts w:ascii="Times New Roman" w:hAnsi="Times New Roman" w:cs="Times New Roman"/>
        </w:rPr>
      </w:pPr>
    </w:p>
    <w:p w14:paraId="38C3527E" w14:textId="77777777" w:rsidR="003D5ED1" w:rsidRDefault="003D5ED1" w:rsidP="003D5ED1">
      <w:pPr>
        <w:rPr>
          <w:rFonts w:ascii="Times New Roman" w:hAnsi="Times New Roman" w:cs="Times New Roman"/>
        </w:rPr>
      </w:pPr>
    </w:p>
    <w:p w14:paraId="38408743" w14:textId="77777777" w:rsidR="003D5ED1" w:rsidRDefault="003D5ED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52CC7EBD" w14:textId="1A1DB43F" w:rsidR="00AF2481" w:rsidRDefault="00AF2481" w:rsidP="003D5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2024</w:t>
      </w:r>
    </w:p>
    <w:p w14:paraId="1E91E6DD" w14:textId="77777777" w:rsidR="00AF2481" w:rsidRPr="00E71FC3" w:rsidRDefault="00AF2481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26CC4" w14:textId="77777777" w:rsidR="003D5ED1" w:rsidRDefault="003D5ED1" w:rsidP="00E71FC3">
      <w:r>
        <w:separator/>
      </w:r>
    </w:p>
  </w:endnote>
  <w:endnote w:type="continuationSeparator" w:id="0">
    <w:p w14:paraId="05192122" w14:textId="77777777" w:rsidR="003D5ED1" w:rsidRDefault="003D5E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121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402F3" w14:textId="77777777" w:rsidR="003D5ED1" w:rsidRDefault="003D5ED1" w:rsidP="00E71FC3">
      <w:r>
        <w:separator/>
      </w:r>
    </w:p>
  </w:footnote>
  <w:footnote w:type="continuationSeparator" w:id="0">
    <w:p w14:paraId="4EDA3B69" w14:textId="77777777" w:rsidR="003D5ED1" w:rsidRDefault="003D5E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ED1"/>
    <w:rsid w:val="001A7C09"/>
    <w:rsid w:val="003D5ED1"/>
    <w:rsid w:val="00577BD5"/>
    <w:rsid w:val="00656CBA"/>
    <w:rsid w:val="006A1F77"/>
    <w:rsid w:val="00733BE7"/>
    <w:rsid w:val="00AB52E8"/>
    <w:rsid w:val="00AF2481"/>
    <w:rsid w:val="00B16D3F"/>
    <w:rsid w:val="00BB41AC"/>
    <w:rsid w:val="00E71FC3"/>
    <w:rsid w:val="00EF4813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C1C63"/>
  <w15:chartTrackingRefBased/>
  <w15:docId w15:val="{8EE61F12-6D7C-476C-AD40-E458F468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5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2018-11-17T22:19:00Z</dcterms:created>
  <dcterms:modified xsi:type="dcterms:W3CDTF">2024-06-21T09:09:00Z</dcterms:modified>
</cp:coreProperties>
</file>